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Horsham</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Horsham</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Horsham</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Horsham</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Horsham</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Horsham are estimated to have a score of 1-2 on the PGSI (low-risk gambling), whilst </w:t>
      </w:r>
      <w:r w:rsidRPr="00773DF7">
        <w:rPr>
          <w:rFonts w:ascii="Libre Franklin Light" w:hAnsi="Libre Franklin Light" w:cs="Calibri Light"/>
          <w:b/>
          <w:bCs/>
          <w:color w:val="C45911" w:themeColor="accent2" w:themeShade="BF"/>
        </w:rPr>
        <w:t xml:space="preserve">2.7%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47.1% </w:t>
      </w:r>
      <w:r w:rsidRPr="004747BF">
        <w:rPr>
          <w:rFonts w:ascii="Libre Franklin Light" w:eastAsia="Times New Roman" w:hAnsi="Libre Franklin Light" w:cs="Calibri Light"/>
        </w:rPr>
        <w:t xml:space="preserve">of those respondents classified as PGSI 8+ in Horsham</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Horsham is estimated to be </w:t>
      </w:r>
      <w:r w:rsidRPr="00773DF7">
        <w:rPr>
          <w:rFonts w:ascii="Libre Franklin Light" w:eastAsia="Times New Roman" w:hAnsi="Libre Franklin Light" w:cs="Calibri Light"/>
          <w:b/>
          <w:bCs/>
          <w:color w:val="C45911" w:themeColor="accent2" w:themeShade="BF"/>
        </w:rPr>
        <w:t xml:space="preserve">£1,737,135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Horsham</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Horsham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Horsham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Horsham</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Horsham.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Horsham</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Horsham.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Horsham</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26.9%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Horsham</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47.1%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Horsham.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Horsham</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25.9%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Horsham</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Horsham</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52.9%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Horsham</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Horsham</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Horsham</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£1,737,135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Horsham</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£28,295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£585,158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£41,919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£11,790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£21,614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£1,048,359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£1,737,135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Horsham</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Horsham</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Horsham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Horsham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6.4%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Horsham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Horsham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47.5%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Horsham</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Horsham</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Horsham</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6.4%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Horsham</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Horsham</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47.5%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Horsham</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AEBCD56C-B55B-4C0C-AC30-21A50475E99A}"/>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